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833DA" w14:textId="77777777" w:rsidR="00E3675D" w:rsidRDefault="00E3675D" w:rsidP="00E3675D">
      <w:r>
        <w:rPr>
          <w:color w:val="333333"/>
          <w:u w:val="single"/>
          <w:shd w:val="clear" w:color="auto" w:fill="FFFFFF"/>
        </w:rPr>
        <w:t>John PALMER</w:t>
      </w:r>
      <w:r>
        <w:rPr>
          <w:color w:val="333333"/>
          <w:shd w:val="clear" w:color="auto" w:fill="FFFFFF"/>
        </w:rPr>
        <w:t xml:space="preserve">        </w:t>
      </w:r>
      <w:r>
        <w:t>(fl.1491-1508)</w:t>
      </w:r>
    </w:p>
    <w:p w14:paraId="5E2A0C1C" w14:textId="77777777" w:rsidR="00E3675D" w:rsidRDefault="00E3675D" w:rsidP="00E3675D">
      <w:r>
        <w:t xml:space="preserve">Vicar of </w:t>
      </w:r>
      <w:proofErr w:type="spellStart"/>
      <w:r>
        <w:t>St.Mary</w:t>
      </w:r>
      <w:proofErr w:type="spellEnd"/>
      <w:r>
        <w:t xml:space="preserve"> Magdalen, </w:t>
      </w:r>
      <w:proofErr w:type="spellStart"/>
      <w:r>
        <w:t>Wiggenhall</w:t>
      </w:r>
      <w:proofErr w:type="spellEnd"/>
      <w:r>
        <w:t>, Norfolk.</w:t>
      </w:r>
    </w:p>
    <w:p w14:paraId="0E1F66D1" w14:textId="77777777" w:rsidR="00E3675D" w:rsidRDefault="00E3675D" w:rsidP="00E3675D"/>
    <w:p w14:paraId="65B80ED4" w14:textId="77777777" w:rsidR="00E3675D" w:rsidRDefault="00E3675D" w:rsidP="00E3675D"/>
    <w:p w14:paraId="611DCFFA" w14:textId="77777777" w:rsidR="00E3675D" w:rsidRDefault="00E3675D" w:rsidP="00E3675D">
      <w:r>
        <w:tab/>
        <w:t>1491</w:t>
      </w:r>
      <w:r>
        <w:tab/>
        <w:t>He became Vicar.</w:t>
      </w:r>
    </w:p>
    <w:p w14:paraId="4FC0986A" w14:textId="77777777" w:rsidR="00E3675D" w:rsidRDefault="00E3675D" w:rsidP="00E3675D">
      <w:pPr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Mary Magdalen',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168-176.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http://www.british-history.ac.uk/topographical-hist-norfolk/vol9/pp168-176 [accessed 31 July 2019].</w:t>
      </w:r>
      <w:r>
        <w:rPr>
          <w:color w:val="333333"/>
          <w:shd w:val="clear" w:color="auto" w:fill="FFFFFF"/>
        </w:rPr>
        <w:t>)</w:t>
      </w:r>
    </w:p>
    <w:p w14:paraId="2AA3F83F" w14:textId="77777777" w:rsidR="00E3675D" w:rsidRDefault="00E3675D" w:rsidP="00E3675D">
      <w:pPr>
        <w:rPr>
          <w:color w:val="333333"/>
          <w:shd w:val="clear" w:color="auto" w:fill="FFFFFF"/>
        </w:rPr>
      </w:pPr>
    </w:p>
    <w:p w14:paraId="6F774547" w14:textId="77777777" w:rsidR="00E3675D" w:rsidRDefault="00E3675D" w:rsidP="00E3675D">
      <w:pPr>
        <w:rPr>
          <w:color w:val="333333"/>
          <w:shd w:val="clear" w:color="auto" w:fill="FFFFFF"/>
        </w:rPr>
      </w:pPr>
    </w:p>
    <w:p w14:paraId="4DA99E11" w14:textId="77777777" w:rsidR="00E3675D" w:rsidRDefault="00E3675D" w:rsidP="00E3675D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31 July 2019</w:t>
      </w:r>
    </w:p>
    <w:p w14:paraId="38CD824C" w14:textId="77777777" w:rsidR="006B2F86" w:rsidRPr="00E71FC3" w:rsidRDefault="00E367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7BF98" w14:textId="77777777" w:rsidR="00E3675D" w:rsidRDefault="00E3675D" w:rsidP="00E71FC3">
      <w:r>
        <w:separator/>
      </w:r>
    </w:p>
  </w:endnote>
  <w:endnote w:type="continuationSeparator" w:id="0">
    <w:p w14:paraId="2D363221" w14:textId="77777777" w:rsidR="00E3675D" w:rsidRDefault="00E367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F01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C7F2B" w14:textId="77777777" w:rsidR="00E3675D" w:rsidRDefault="00E3675D" w:rsidP="00E71FC3">
      <w:r>
        <w:separator/>
      </w:r>
    </w:p>
  </w:footnote>
  <w:footnote w:type="continuationSeparator" w:id="0">
    <w:p w14:paraId="46EFD7E8" w14:textId="77777777" w:rsidR="00E3675D" w:rsidRDefault="00E367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5D"/>
    <w:rsid w:val="001A7C09"/>
    <w:rsid w:val="00577BD5"/>
    <w:rsid w:val="00656CBA"/>
    <w:rsid w:val="006A1F77"/>
    <w:rsid w:val="00733BE7"/>
    <w:rsid w:val="00AB52E8"/>
    <w:rsid w:val="00B16D3F"/>
    <w:rsid w:val="00BB41AC"/>
    <w:rsid w:val="00E3675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81266"/>
  <w15:chartTrackingRefBased/>
  <w15:docId w15:val="{0800F1A1-F1C8-419F-B946-74921367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675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E367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2019-10-26T19:33:00Z</dcterms:created>
  <dcterms:modified xsi:type="dcterms:W3CDTF">2019-10-26T19:34:00Z</dcterms:modified>
</cp:coreProperties>
</file>